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Stockport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Stockport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Stockport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Stockport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Stockport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Stockport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63.9% </w:t>
      </w:r>
      <w:r w:rsidRPr="004747BF">
        <w:rPr>
          <w:rFonts w:ascii="Libre Franklin Light" w:eastAsia="Times New Roman" w:hAnsi="Libre Franklin Light" w:cs="Calibri Light"/>
        </w:rPr>
        <w:t xml:space="preserve">of those respondents classified as PGSI 8+ in Stockport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Stockport is estimated to be </w:t>
      </w:r>
      <w:r w:rsidRPr="00773DF7">
        <w:rPr>
          <w:rFonts w:ascii="Libre Franklin Light" w:eastAsia="Times New Roman" w:hAnsi="Libre Franklin Light" w:cs="Calibri Light"/>
          <w:b/>
          <w:bCs/>
          <w:color w:val="C45911" w:themeColor="accent2" w:themeShade="BF"/>
        </w:rPr>
        <w:t xml:space="preserve">£2,169,782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Stockport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Stockport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Stockport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ckpo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Stockport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ckpo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Stockport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Stockport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ckpo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Stockport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Stockport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Stockport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Stockport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Stockport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Stockport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£2,169,782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Stockport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£35,342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£730,896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£52,359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£26,998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£1,309,461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£2,169,782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Stockport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Stockport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Stockport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Stockport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Stockport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Stockport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Stockport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Stockport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Stockport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D80CA9-EEBC-4CE2-BCDE-FED211C0C19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